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36720" w14:textId="77777777" w:rsidR="00F92A1F" w:rsidRDefault="00F92A1F" w:rsidP="00F92A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RUSSELL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03D80827" w14:textId="77777777" w:rsidR="00F92A1F" w:rsidRDefault="00F92A1F" w:rsidP="00F92A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Worcestershire.</w:t>
      </w:r>
    </w:p>
    <w:p w14:paraId="11BD6543" w14:textId="77777777" w:rsidR="00F92A1F" w:rsidRDefault="00F92A1F" w:rsidP="00F92A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E26B72" w14:textId="77777777" w:rsidR="00F92A1F" w:rsidRDefault="00F92A1F" w:rsidP="00F92A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40BF6A" w14:textId="77777777" w:rsidR="00F92A1F" w:rsidRDefault="00F92A1F" w:rsidP="00F92A1F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Upton upon Severn into lands of Margaret </w:t>
      </w:r>
      <w:proofErr w:type="gramStart"/>
      <w:r>
        <w:rPr>
          <w:rFonts w:ascii="Times New Roman" w:hAnsi="Times New Roman" w:cs="Times New Roman"/>
          <w:sz w:val="24"/>
          <w:szCs w:val="24"/>
        </w:rPr>
        <w:t>Berkeley(</w:t>
      </w:r>
      <w:proofErr w:type="gramEnd"/>
      <w:r>
        <w:rPr>
          <w:rFonts w:ascii="Times New Roman" w:hAnsi="Times New Roman" w:cs="Times New Roman"/>
          <w:sz w:val="24"/>
          <w:szCs w:val="24"/>
        </w:rPr>
        <w:t>d.1406)(q.v.).</w:t>
      </w:r>
    </w:p>
    <w:p w14:paraId="44FC3EE4" w14:textId="77777777" w:rsidR="00F92A1F" w:rsidRDefault="00F92A1F" w:rsidP="00F92A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95232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19-45)</w:t>
      </w:r>
    </w:p>
    <w:p w14:paraId="1C05948F" w14:textId="77777777" w:rsidR="00F92A1F" w:rsidRDefault="00F92A1F" w:rsidP="00F92A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2102B9" w14:textId="77777777" w:rsidR="00F92A1F" w:rsidRDefault="00F92A1F" w:rsidP="00F92A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7245B5" w14:textId="77777777" w:rsidR="00F92A1F" w:rsidRPr="004719F4" w:rsidRDefault="00F92A1F" w:rsidP="00F92A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March 2022</w:t>
      </w:r>
    </w:p>
    <w:p w14:paraId="7EBD7E9B" w14:textId="38E8E3B5" w:rsidR="00BA00AB" w:rsidRPr="00F92A1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92A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E80F8" w14:textId="77777777" w:rsidR="00F92A1F" w:rsidRDefault="00F92A1F" w:rsidP="009139A6">
      <w:r>
        <w:separator/>
      </w:r>
    </w:p>
  </w:endnote>
  <w:endnote w:type="continuationSeparator" w:id="0">
    <w:p w14:paraId="50065042" w14:textId="77777777" w:rsidR="00F92A1F" w:rsidRDefault="00F92A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F486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BEC1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944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F0322" w14:textId="77777777" w:rsidR="00F92A1F" w:rsidRDefault="00F92A1F" w:rsidP="009139A6">
      <w:r>
        <w:separator/>
      </w:r>
    </w:p>
  </w:footnote>
  <w:footnote w:type="continuationSeparator" w:id="0">
    <w:p w14:paraId="0CFFE4A6" w14:textId="77777777" w:rsidR="00F92A1F" w:rsidRDefault="00F92A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6639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B9D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68A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A1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9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660F4"/>
  <w15:chartTrackingRefBased/>
  <w15:docId w15:val="{5121336A-2BB4-4610-8FD3-2AECBF977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92A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2022-03-04T10:15:00Z</dcterms:created>
  <dcterms:modified xsi:type="dcterms:W3CDTF">2022-03-04T10:16:00Z</dcterms:modified>
</cp:coreProperties>
</file>